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74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deckungs- und Dachabdichtungsarbeiten - energetische Sanierung Clemensschul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deckungs- und Dachabdichtungs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